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69437" w14:textId="77777777" w:rsidR="000D28A0" w:rsidRPr="007F05E6" w:rsidRDefault="000D28A0" w:rsidP="00A35277">
      <w:pPr>
        <w:pStyle w:val="Unittitle"/>
      </w:pPr>
      <w:r>
        <w:t>3. Construction design principles</w:t>
      </w:r>
    </w:p>
    <w:p w14:paraId="1900DC59" w14:textId="77777777" w:rsidR="000D28A0" w:rsidRPr="00D27A4B" w:rsidRDefault="000D28A0" w:rsidP="00D27A4B">
      <w:pPr>
        <w:pStyle w:val="Heading1"/>
      </w:pPr>
      <w:r w:rsidRPr="00D27A4B">
        <w:t>Worksheet 7: Safety benefits of good design – construction methods (tutor)</w:t>
      </w:r>
    </w:p>
    <w:p w14:paraId="5111F80E" w14:textId="77777777" w:rsidR="000D28A0" w:rsidRPr="007B112B" w:rsidRDefault="000D28A0" w:rsidP="00D27A4B">
      <w:pPr>
        <w:pStyle w:val="Normalnumberedlist"/>
        <w:numPr>
          <w:ilvl w:val="0"/>
          <w:numId w:val="36"/>
        </w:numPr>
        <w:rPr>
          <w:szCs w:val="22"/>
        </w:rPr>
      </w:pPr>
      <w:r w:rsidRPr="007B112B">
        <w:rPr>
          <w:szCs w:val="22"/>
          <w:lang w:val="en-US"/>
        </w:rPr>
        <w:t>Complete the following acronym:</w:t>
      </w:r>
    </w:p>
    <w:p w14:paraId="396613FE" w14:textId="77777777" w:rsidR="000D28A0" w:rsidRPr="007B112B" w:rsidRDefault="000D28A0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1C19C820" w14:textId="77777777" w:rsidR="000D28A0" w:rsidRPr="007B112B" w:rsidRDefault="000D28A0" w:rsidP="00D56680">
      <w:pPr>
        <w:pStyle w:val="Normalnumberedlist"/>
        <w:numPr>
          <w:ilvl w:val="0"/>
          <w:numId w:val="0"/>
        </w:numPr>
        <w:ind w:left="357" w:firstLine="69"/>
        <w:rPr>
          <w:color w:val="000000" w:themeColor="text1"/>
          <w:szCs w:val="22"/>
          <w:lang w:val="en-US"/>
        </w:rPr>
      </w:pPr>
      <w:r w:rsidRPr="007B112B">
        <w:rPr>
          <w:color w:val="000000" w:themeColor="text1"/>
          <w:szCs w:val="22"/>
          <w:lang w:val="en-US"/>
        </w:rPr>
        <w:t>E</w:t>
      </w:r>
      <w:r w:rsidRPr="007B112B">
        <w:rPr>
          <w:color w:val="FF0000"/>
          <w:szCs w:val="22"/>
          <w:lang w:val="en-US"/>
        </w:rPr>
        <w:t>liminate</w:t>
      </w:r>
    </w:p>
    <w:p w14:paraId="241F26BA" w14:textId="77777777" w:rsidR="000D28A0" w:rsidRPr="007B112B" w:rsidRDefault="000D28A0" w:rsidP="00D56680">
      <w:pPr>
        <w:pStyle w:val="Normalnumberedlist"/>
        <w:numPr>
          <w:ilvl w:val="0"/>
          <w:numId w:val="0"/>
        </w:numPr>
        <w:ind w:left="357" w:firstLine="69"/>
        <w:rPr>
          <w:color w:val="000000" w:themeColor="text1"/>
          <w:szCs w:val="22"/>
          <w:lang w:val="en-US"/>
        </w:rPr>
      </w:pPr>
    </w:p>
    <w:p w14:paraId="5A1D82C3" w14:textId="77777777" w:rsidR="000D28A0" w:rsidRPr="007B112B" w:rsidRDefault="000D28A0" w:rsidP="00D56680">
      <w:pPr>
        <w:pStyle w:val="Normalnumberedlist"/>
        <w:numPr>
          <w:ilvl w:val="0"/>
          <w:numId w:val="0"/>
        </w:numPr>
        <w:ind w:left="357" w:firstLine="69"/>
        <w:rPr>
          <w:color w:val="000000" w:themeColor="text1"/>
          <w:szCs w:val="22"/>
          <w:lang w:val="en-US"/>
        </w:rPr>
      </w:pPr>
      <w:r w:rsidRPr="007B112B">
        <w:rPr>
          <w:color w:val="000000" w:themeColor="text1"/>
          <w:szCs w:val="22"/>
          <w:lang w:val="en-US"/>
        </w:rPr>
        <w:t>R</w:t>
      </w:r>
      <w:r w:rsidRPr="007B112B">
        <w:rPr>
          <w:color w:val="FF0000"/>
          <w:szCs w:val="22"/>
          <w:lang w:val="en-US"/>
        </w:rPr>
        <w:t>educe</w:t>
      </w:r>
    </w:p>
    <w:p w14:paraId="392E60D6" w14:textId="77777777" w:rsidR="000D28A0" w:rsidRPr="007B112B" w:rsidRDefault="000D28A0" w:rsidP="00D56680">
      <w:pPr>
        <w:pStyle w:val="Normalnumberedlist"/>
        <w:numPr>
          <w:ilvl w:val="0"/>
          <w:numId w:val="0"/>
        </w:numPr>
        <w:ind w:left="357" w:firstLine="69"/>
        <w:rPr>
          <w:color w:val="000000" w:themeColor="text1"/>
          <w:szCs w:val="22"/>
          <w:lang w:val="en-US"/>
        </w:rPr>
      </w:pPr>
    </w:p>
    <w:p w14:paraId="4345BE18" w14:textId="77777777" w:rsidR="000D28A0" w:rsidRPr="007B112B" w:rsidRDefault="000D28A0" w:rsidP="00D56680">
      <w:pPr>
        <w:pStyle w:val="Normalnumberedlist"/>
        <w:numPr>
          <w:ilvl w:val="0"/>
          <w:numId w:val="0"/>
        </w:numPr>
        <w:ind w:left="357" w:firstLine="69"/>
        <w:rPr>
          <w:color w:val="000000" w:themeColor="text1"/>
          <w:szCs w:val="22"/>
          <w:lang w:val="en-US"/>
        </w:rPr>
      </w:pPr>
      <w:r w:rsidRPr="007B112B">
        <w:rPr>
          <w:color w:val="000000" w:themeColor="text1"/>
          <w:szCs w:val="22"/>
          <w:lang w:val="en-US"/>
        </w:rPr>
        <w:t>I</w:t>
      </w:r>
      <w:r w:rsidRPr="007B112B">
        <w:rPr>
          <w:color w:val="FF0000"/>
          <w:szCs w:val="22"/>
          <w:lang w:val="en-US"/>
        </w:rPr>
        <w:t>solate</w:t>
      </w:r>
    </w:p>
    <w:p w14:paraId="659A7C14" w14:textId="77777777" w:rsidR="000D28A0" w:rsidRPr="007B112B" w:rsidRDefault="000D28A0" w:rsidP="00D56680">
      <w:pPr>
        <w:pStyle w:val="Normalnumberedlist"/>
        <w:numPr>
          <w:ilvl w:val="0"/>
          <w:numId w:val="0"/>
        </w:numPr>
        <w:ind w:left="357" w:firstLine="69"/>
        <w:rPr>
          <w:color w:val="000000" w:themeColor="text1"/>
          <w:szCs w:val="22"/>
          <w:lang w:val="en-US"/>
        </w:rPr>
      </w:pPr>
    </w:p>
    <w:p w14:paraId="7296F18A" w14:textId="77777777" w:rsidR="000D28A0" w:rsidRPr="007B112B" w:rsidRDefault="000D28A0" w:rsidP="00D56680">
      <w:pPr>
        <w:pStyle w:val="Normalnumberedlist"/>
        <w:numPr>
          <w:ilvl w:val="0"/>
          <w:numId w:val="0"/>
        </w:numPr>
        <w:ind w:left="357" w:firstLine="69"/>
        <w:rPr>
          <w:color w:val="000000" w:themeColor="text1"/>
          <w:szCs w:val="22"/>
          <w:lang w:val="en-US"/>
        </w:rPr>
      </w:pPr>
      <w:r w:rsidRPr="007B112B">
        <w:rPr>
          <w:color w:val="000000" w:themeColor="text1"/>
          <w:szCs w:val="22"/>
          <w:lang w:val="en-US"/>
        </w:rPr>
        <w:t>C</w:t>
      </w:r>
      <w:r w:rsidRPr="007B112B">
        <w:rPr>
          <w:color w:val="FF0000"/>
          <w:szCs w:val="22"/>
          <w:lang w:val="en-US"/>
        </w:rPr>
        <w:t>ontrol</w:t>
      </w:r>
      <w:r w:rsidRPr="007B112B">
        <w:rPr>
          <w:color w:val="000000" w:themeColor="text1"/>
          <w:szCs w:val="22"/>
          <w:lang w:val="en-US"/>
        </w:rPr>
        <w:t xml:space="preserve">  </w:t>
      </w:r>
    </w:p>
    <w:p w14:paraId="23BD3904" w14:textId="77777777" w:rsidR="000D28A0" w:rsidRPr="007B112B" w:rsidRDefault="000D28A0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D4107ED" w14:textId="77777777" w:rsidR="000D28A0" w:rsidRPr="007B112B" w:rsidRDefault="000D28A0" w:rsidP="00A553CD">
      <w:pPr>
        <w:pStyle w:val="Normalnumberedlist"/>
        <w:numPr>
          <w:ilvl w:val="0"/>
          <w:numId w:val="0"/>
        </w:numPr>
        <w:rPr>
          <w:szCs w:val="22"/>
        </w:rPr>
      </w:pPr>
    </w:p>
    <w:p w14:paraId="32D9CECA" w14:textId="77777777" w:rsidR="000D28A0" w:rsidRPr="007B112B" w:rsidRDefault="000D28A0" w:rsidP="00D27A4B">
      <w:pPr>
        <w:pStyle w:val="Normalnumberedlist"/>
        <w:numPr>
          <w:ilvl w:val="0"/>
          <w:numId w:val="36"/>
        </w:numPr>
        <w:rPr>
          <w:szCs w:val="22"/>
        </w:rPr>
      </w:pPr>
      <w:r w:rsidRPr="007B112B">
        <w:rPr>
          <w:szCs w:val="22"/>
          <w:lang w:val="en-US"/>
        </w:rPr>
        <w:t>Briefly describe what a hazard is.</w:t>
      </w:r>
    </w:p>
    <w:p w14:paraId="68DEDDFE" w14:textId="77777777" w:rsidR="000D28A0" w:rsidRPr="007B112B" w:rsidRDefault="000D28A0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48F74578" w14:textId="77777777" w:rsidR="000D28A0" w:rsidRPr="007B112B" w:rsidRDefault="000D28A0" w:rsidP="00D27AB9">
      <w:pPr>
        <w:pStyle w:val="Normalnumberedlist"/>
        <w:numPr>
          <w:ilvl w:val="0"/>
          <w:numId w:val="0"/>
        </w:numPr>
        <w:ind w:left="357"/>
        <w:rPr>
          <w:szCs w:val="22"/>
          <w:lang w:val="en-US"/>
        </w:rPr>
      </w:pPr>
      <w:r w:rsidRPr="007B112B">
        <w:rPr>
          <w:color w:val="FF0000"/>
          <w:szCs w:val="22"/>
          <w:lang w:val="en-US"/>
        </w:rPr>
        <w:t>Anything that has the potential to cause damage or harm</w:t>
      </w:r>
      <w:r w:rsidRPr="007B112B">
        <w:rPr>
          <w:szCs w:val="22"/>
          <w:lang w:val="en-US"/>
        </w:rPr>
        <w:t>.</w:t>
      </w:r>
    </w:p>
    <w:p w14:paraId="5130F185" w14:textId="77777777" w:rsidR="000D28A0" w:rsidRPr="007B112B" w:rsidRDefault="000D28A0" w:rsidP="00D27AB9">
      <w:pPr>
        <w:pStyle w:val="Normalnumberedlist"/>
        <w:numPr>
          <w:ilvl w:val="0"/>
          <w:numId w:val="0"/>
        </w:numPr>
        <w:ind w:left="357"/>
        <w:rPr>
          <w:color w:val="FF0000"/>
          <w:szCs w:val="22"/>
          <w:lang w:val="en-US"/>
        </w:rPr>
      </w:pPr>
    </w:p>
    <w:p w14:paraId="5DAE6EDB" w14:textId="071B7349" w:rsidR="000D28A0" w:rsidRPr="007B112B" w:rsidRDefault="000D28A0" w:rsidP="00D27A4B">
      <w:pPr>
        <w:pStyle w:val="Normalnumberedlist"/>
        <w:numPr>
          <w:ilvl w:val="0"/>
          <w:numId w:val="36"/>
        </w:numPr>
        <w:rPr>
          <w:szCs w:val="22"/>
          <w:lang w:val="en-US"/>
        </w:rPr>
      </w:pPr>
      <w:r w:rsidRPr="007B112B">
        <w:rPr>
          <w:szCs w:val="22"/>
          <w:lang w:val="en-US"/>
        </w:rPr>
        <w:t>Give two examples of a hazard.</w:t>
      </w:r>
    </w:p>
    <w:p w14:paraId="07DFA4D9" w14:textId="77777777" w:rsidR="000D28A0" w:rsidRPr="007B112B" w:rsidRDefault="000D28A0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29C3D1C7" w14:textId="77777777" w:rsidR="000D28A0" w:rsidRPr="007B112B" w:rsidRDefault="000D28A0" w:rsidP="00D27AB9">
      <w:pPr>
        <w:pStyle w:val="Normalnumberedlist"/>
        <w:numPr>
          <w:ilvl w:val="0"/>
          <w:numId w:val="0"/>
        </w:numPr>
        <w:ind w:left="357"/>
        <w:rPr>
          <w:szCs w:val="22"/>
          <w:lang w:val="en-US"/>
        </w:rPr>
      </w:pPr>
      <w:r w:rsidRPr="007B112B">
        <w:rPr>
          <w:color w:val="FF0000"/>
          <w:szCs w:val="22"/>
          <w:lang w:val="en-US"/>
        </w:rPr>
        <w:t>Answers could include: wet surface, badly stacked materials, incorrect guarded machinery, etc.</w:t>
      </w:r>
    </w:p>
    <w:p w14:paraId="58539AEE" w14:textId="77777777" w:rsidR="000D28A0" w:rsidRPr="007B112B" w:rsidRDefault="000D28A0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1A6B7BEC" w14:textId="1F3BCFB3" w:rsidR="000D28A0" w:rsidRPr="007B112B" w:rsidRDefault="000D28A0" w:rsidP="00D27A4B">
      <w:pPr>
        <w:pStyle w:val="Normalnumberedlist"/>
        <w:numPr>
          <w:ilvl w:val="0"/>
          <w:numId w:val="36"/>
        </w:numPr>
        <w:rPr>
          <w:szCs w:val="22"/>
        </w:rPr>
      </w:pPr>
      <w:r w:rsidRPr="007B112B">
        <w:rPr>
          <w:szCs w:val="22"/>
          <w:lang w:val="en-US"/>
        </w:rPr>
        <w:t>Briefly describe what a risk is.</w:t>
      </w:r>
    </w:p>
    <w:p w14:paraId="287DCFF2" w14:textId="77777777" w:rsidR="000D28A0" w:rsidRPr="007B112B" w:rsidRDefault="000D28A0" w:rsidP="00A553CD">
      <w:pPr>
        <w:pStyle w:val="Normalnumberedlist"/>
        <w:numPr>
          <w:ilvl w:val="0"/>
          <w:numId w:val="0"/>
        </w:numPr>
        <w:ind w:left="357" w:hanging="357"/>
        <w:rPr>
          <w:color w:val="FF0000"/>
          <w:szCs w:val="22"/>
        </w:rPr>
      </w:pPr>
    </w:p>
    <w:p w14:paraId="7D9F4E21" w14:textId="77777777" w:rsidR="000D28A0" w:rsidRPr="007B112B" w:rsidRDefault="000D28A0" w:rsidP="00D27AB9">
      <w:pPr>
        <w:pStyle w:val="Normalnumberedlist"/>
        <w:numPr>
          <w:ilvl w:val="0"/>
          <w:numId w:val="0"/>
        </w:numPr>
        <w:ind w:left="357"/>
        <w:rPr>
          <w:color w:val="FF0000"/>
          <w:szCs w:val="22"/>
        </w:rPr>
      </w:pPr>
      <w:r w:rsidRPr="007B112B">
        <w:rPr>
          <w:color w:val="FF0000"/>
          <w:szCs w:val="22"/>
          <w:lang w:val="en-US"/>
        </w:rPr>
        <w:t>The chance, probability or outcome of any hazard</w:t>
      </w:r>
      <w:r w:rsidRPr="007B112B">
        <w:rPr>
          <w:color w:val="FF0000"/>
          <w:szCs w:val="22"/>
        </w:rPr>
        <w:t>.</w:t>
      </w:r>
    </w:p>
    <w:p w14:paraId="6385324F" w14:textId="77777777" w:rsidR="000D28A0" w:rsidRPr="007B112B" w:rsidRDefault="000D28A0" w:rsidP="004B79DE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07E7F750" w14:textId="77777777" w:rsidR="000D28A0" w:rsidRPr="007B112B" w:rsidRDefault="000D28A0" w:rsidP="004B79DE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9078024" w14:textId="02545AF6" w:rsidR="000D28A0" w:rsidRPr="007B112B" w:rsidRDefault="000D28A0" w:rsidP="00D27A4B">
      <w:pPr>
        <w:pStyle w:val="Normalnumberedlist"/>
        <w:numPr>
          <w:ilvl w:val="0"/>
          <w:numId w:val="36"/>
        </w:numPr>
        <w:rPr>
          <w:szCs w:val="22"/>
        </w:rPr>
      </w:pPr>
      <w:r w:rsidRPr="007B112B">
        <w:rPr>
          <w:szCs w:val="22"/>
          <w:lang w:val="en-US"/>
        </w:rPr>
        <w:t xml:space="preserve">Give two examples of a risk. </w:t>
      </w:r>
    </w:p>
    <w:p w14:paraId="5FCBDB3D" w14:textId="77777777" w:rsidR="000D28A0" w:rsidRPr="007B112B" w:rsidRDefault="000D28A0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AA69E29" w14:textId="77777777" w:rsidR="000D28A0" w:rsidRPr="007B112B" w:rsidRDefault="000D28A0" w:rsidP="00D27AB9">
      <w:pPr>
        <w:pStyle w:val="Normalnumberedlist"/>
        <w:numPr>
          <w:ilvl w:val="0"/>
          <w:numId w:val="0"/>
        </w:numPr>
        <w:ind w:left="357"/>
        <w:rPr>
          <w:color w:val="FF0000"/>
          <w:szCs w:val="22"/>
        </w:rPr>
      </w:pPr>
      <w:r w:rsidRPr="007B112B">
        <w:rPr>
          <w:color w:val="FF0000"/>
          <w:szCs w:val="22"/>
          <w:lang w:val="en-US"/>
        </w:rPr>
        <w:t xml:space="preserve">Answers could include: </w:t>
      </w:r>
      <w:r w:rsidRPr="007B112B">
        <w:rPr>
          <w:color w:val="FF0000"/>
          <w:szCs w:val="22"/>
        </w:rPr>
        <w:t xml:space="preserve">trips, slips, fall, lacerations, electrocution, entrapment, dust inhalation, etc. Relate the risks back to a hazard (e.g. trips, flips and falls could be caused by wet surfaces; lacerations could be caused by incorrectly guarded machinery; entrapment could be caused by badly stacked machinery, and so on).  </w:t>
      </w:r>
    </w:p>
    <w:p w14:paraId="550E4D0E" w14:textId="77777777" w:rsidR="000D28A0" w:rsidRPr="007B112B" w:rsidRDefault="000D28A0" w:rsidP="00360C7A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0AEFAD7" w14:textId="77777777" w:rsidR="000D28A0" w:rsidRPr="007B112B" w:rsidRDefault="000D28A0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3D9BB08" w14:textId="449BC21B" w:rsidR="000D28A0" w:rsidRPr="007B112B" w:rsidRDefault="000D28A0" w:rsidP="00D27A4B">
      <w:pPr>
        <w:pStyle w:val="Normalnumberedlist"/>
        <w:numPr>
          <w:ilvl w:val="0"/>
          <w:numId w:val="36"/>
        </w:numPr>
        <w:rPr>
          <w:szCs w:val="22"/>
        </w:rPr>
      </w:pPr>
      <w:r w:rsidRPr="007B112B">
        <w:rPr>
          <w:szCs w:val="22"/>
          <w:lang w:val="en-US"/>
        </w:rPr>
        <w:t>Briefly describe what a method statement is used for.</w:t>
      </w:r>
    </w:p>
    <w:p w14:paraId="02E91334" w14:textId="77777777" w:rsidR="000D28A0" w:rsidRPr="007B112B" w:rsidRDefault="000D28A0" w:rsidP="00B519EA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42925794" w14:textId="77777777" w:rsidR="000D28A0" w:rsidRPr="007B112B" w:rsidRDefault="000D28A0" w:rsidP="00D27AB9">
      <w:pPr>
        <w:pStyle w:val="Normalnumberedlist"/>
        <w:numPr>
          <w:ilvl w:val="0"/>
          <w:numId w:val="0"/>
        </w:numPr>
        <w:ind w:left="357"/>
        <w:rPr>
          <w:color w:val="FF0000"/>
          <w:szCs w:val="22"/>
        </w:rPr>
      </w:pPr>
      <w:r w:rsidRPr="007B112B">
        <w:rPr>
          <w:color w:val="FF0000"/>
          <w:szCs w:val="22"/>
          <w:lang w:val="en-US"/>
        </w:rPr>
        <w:t>It gives details on exactly how to carry out a task safely.</w:t>
      </w:r>
    </w:p>
    <w:p w14:paraId="0336B09F" w14:textId="77777777" w:rsidR="000D28A0" w:rsidRPr="007B112B" w:rsidRDefault="000D28A0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642284CC" w14:textId="77777777" w:rsidR="000D28A0" w:rsidRPr="007B112B" w:rsidRDefault="000D28A0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B4D796E" w14:textId="77777777" w:rsidR="000D28A0" w:rsidRPr="007B112B" w:rsidRDefault="000D28A0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063829FC" w14:textId="5CAA5428" w:rsidR="000D28A0" w:rsidRPr="007B112B" w:rsidRDefault="000D28A0" w:rsidP="00D27A4B">
      <w:pPr>
        <w:pStyle w:val="Normalnumberedlist"/>
        <w:numPr>
          <w:ilvl w:val="0"/>
          <w:numId w:val="36"/>
        </w:numPr>
        <w:rPr>
          <w:szCs w:val="22"/>
        </w:rPr>
      </w:pPr>
      <w:r w:rsidRPr="007B112B">
        <w:rPr>
          <w:szCs w:val="22"/>
        </w:rPr>
        <w:t>What other name is a method statement also known as?</w:t>
      </w:r>
    </w:p>
    <w:p w14:paraId="33AF64CA" w14:textId="77777777" w:rsidR="000D28A0" w:rsidRPr="007B112B" w:rsidRDefault="000D28A0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ABA74B8" w14:textId="77777777" w:rsidR="000D28A0" w:rsidRPr="007B112B" w:rsidRDefault="000D28A0" w:rsidP="00D27AB9">
      <w:pPr>
        <w:pStyle w:val="Normalnumberedlist"/>
        <w:numPr>
          <w:ilvl w:val="0"/>
          <w:numId w:val="0"/>
        </w:numPr>
        <w:ind w:left="357"/>
        <w:rPr>
          <w:color w:val="FF0000"/>
          <w:szCs w:val="22"/>
        </w:rPr>
      </w:pPr>
      <w:r w:rsidRPr="007B112B">
        <w:rPr>
          <w:color w:val="FF0000"/>
          <w:szCs w:val="22"/>
        </w:rPr>
        <w:t>Safe system of work.</w:t>
      </w:r>
    </w:p>
    <w:p w14:paraId="0E1CA0CC" w14:textId="77777777" w:rsidR="000D28A0" w:rsidRPr="007B112B" w:rsidRDefault="000D28A0" w:rsidP="00B519EA">
      <w:pPr>
        <w:pStyle w:val="Answer"/>
        <w:ind w:left="0"/>
      </w:pPr>
    </w:p>
    <w:p w14:paraId="5027DA78" w14:textId="2719229D" w:rsidR="006E1028" w:rsidRDefault="006E1028" w:rsidP="000D28A0">
      <w:pPr>
        <w:pStyle w:val="Answer"/>
        <w:tabs>
          <w:tab w:val="left" w:pos="2400"/>
        </w:tabs>
        <w:ind w:left="0"/>
      </w:pP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06BEC" w14:textId="77777777" w:rsidR="00FB75DD" w:rsidRDefault="00FB75DD">
      <w:pPr>
        <w:spacing w:before="0" w:after="0"/>
      </w:pPr>
      <w:r>
        <w:separator/>
      </w:r>
    </w:p>
  </w:endnote>
  <w:endnote w:type="continuationSeparator" w:id="0">
    <w:p w14:paraId="49A45374" w14:textId="77777777" w:rsidR="00FB75DD" w:rsidRDefault="00FB75D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CE0B3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43D72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2C9E197" wp14:editId="45E04734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6090FD5" w14:textId="52AD90A8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0E32AA" w:rsidRPr="000E32AA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4B12AE1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C9E19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26090FD5" w14:textId="52AD90A8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0E32AA" w:rsidRPr="000E32AA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4B12AE1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8187EB7" wp14:editId="6EC210B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B2C51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D0F97" w14:textId="77777777" w:rsidR="00FB75DD" w:rsidRDefault="00FB75DD">
      <w:pPr>
        <w:spacing w:before="0" w:after="0"/>
      </w:pPr>
      <w:r>
        <w:separator/>
      </w:r>
    </w:p>
  </w:footnote>
  <w:footnote w:type="continuationSeparator" w:id="0">
    <w:p w14:paraId="1C8A0EBB" w14:textId="77777777" w:rsidR="00FB75DD" w:rsidRDefault="00FB75D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163B2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E824A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B3DA82A" wp14:editId="07694201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6689439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C15E5D2" wp14:editId="1F1E91B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8179DC1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AFA80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D8D85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3E65A2"/>
    <w:multiLevelType w:val="hybridMultilevel"/>
    <w:tmpl w:val="4CE41F0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66A5F"/>
    <w:multiLevelType w:val="hybridMultilevel"/>
    <w:tmpl w:val="39D89CC6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6A31A9"/>
    <w:multiLevelType w:val="hybridMultilevel"/>
    <w:tmpl w:val="CB4EE88A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82525">
    <w:abstractNumId w:val="5"/>
  </w:num>
  <w:num w:numId="2" w16cid:durableId="920870653">
    <w:abstractNumId w:val="16"/>
  </w:num>
  <w:num w:numId="3" w16cid:durableId="1602833098">
    <w:abstractNumId w:val="23"/>
  </w:num>
  <w:num w:numId="4" w16cid:durableId="1073812637">
    <w:abstractNumId w:val="18"/>
  </w:num>
  <w:num w:numId="5" w16cid:durableId="1043169149">
    <w:abstractNumId w:val="8"/>
  </w:num>
  <w:num w:numId="6" w16cid:durableId="1726181158">
    <w:abstractNumId w:val="17"/>
  </w:num>
  <w:num w:numId="7" w16cid:durableId="1700081298">
    <w:abstractNumId w:val="8"/>
  </w:num>
  <w:num w:numId="8" w16cid:durableId="1218131625">
    <w:abstractNumId w:val="2"/>
  </w:num>
  <w:num w:numId="9" w16cid:durableId="1508979684">
    <w:abstractNumId w:val="8"/>
    <w:lvlOverride w:ilvl="0">
      <w:startOverride w:val="1"/>
    </w:lvlOverride>
  </w:num>
  <w:num w:numId="10" w16cid:durableId="9642734">
    <w:abstractNumId w:val="19"/>
  </w:num>
  <w:num w:numId="11" w16cid:durableId="1966960521">
    <w:abstractNumId w:val="15"/>
  </w:num>
  <w:num w:numId="12" w16cid:durableId="1850413137">
    <w:abstractNumId w:val="6"/>
  </w:num>
  <w:num w:numId="13" w16cid:durableId="1023165760">
    <w:abstractNumId w:val="14"/>
  </w:num>
  <w:num w:numId="14" w16cid:durableId="1980065733">
    <w:abstractNumId w:val="20"/>
  </w:num>
  <w:num w:numId="15" w16cid:durableId="1873570550">
    <w:abstractNumId w:val="12"/>
  </w:num>
  <w:num w:numId="16" w16cid:durableId="2016419168">
    <w:abstractNumId w:val="7"/>
  </w:num>
  <w:num w:numId="17" w16cid:durableId="2095589547">
    <w:abstractNumId w:val="25"/>
  </w:num>
  <w:num w:numId="18" w16cid:durableId="122384207">
    <w:abstractNumId w:val="26"/>
  </w:num>
  <w:num w:numId="19" w16cid:durableId="1313481345">
    <w:abstractNumId w:val="4"/>
  </w:num>
  <w:num w:numId="20" w16cid:durableId="906262906">
    <w:abstractNumId w:val="3"/>
  </w:num>
  <w:num w:numId="21" w16cid:durableId="1817339639">
    <w:abstractNumId w:val="10"/>
  </w:num>
  <w:num w:numId="22" w16cid:durableId="878781407">
    <w:abstractNumId w:val="10"/>
    <w:lvlOverride w:ilvl="0">
      <w:startOverride w:val="1"/>
    </w:lvlOverride>
  </w:num>
  <w:num w:numId="23" w16cid:durableId="112557827">
    <w:abstractNumId w:val="24"/>
  </w:num>
  <w:num w:numId="24" w16cid:durableId="2130581624">
    <w:abstractNumId w:val="10"/>
    <w:lvlOverride w:ilvl="0">
      <w:startOverride w:val="1"/>
    </w:lvlOverride>
  </w:num>
  <w:num w:numId="25" w16cid:durableId="601257576">
    <w:abstractNumId w:val="10"/>
    <w:lvlOverride w:ilvl="0">
      <w:startOverride w:val="1"/>
    </w:lvlOverride>
  </w:num>
  <w:num w:numId="26" w16cid:durableId="267978161">
    <w:abstractNumId w:val="11"/>
  </w:num>
  <w:num w:numId="27" w16cid:durableId="762531270">
    <w:abstractNumId w:val="21"/>
  </w:num>
  <w:num w:numId="28" w16cid:durableId="238758645">
    <w:abstractNumId w:val="10"/>
    <w:lvlOverride w:ilvl="0">
      <w:startOverride w:val="1"/>
    </w:lvlOverride>
  </w:num>
  <w:num w:numId="29" w16cid:durableId="599066475">
    <w:abstractNumId w:val="22"/>
  </w:num>
  <w:num w:numId="30" w16cid:durableId="2045446593">
    <w:abstractNumId w:val="10"/>
  </w:num>
  <w:num w:numId="31" w16cid:durableId="528690165">
    <w:abstractNumId w:val="10"/>
    <w:lvlOverride w:ilvl="0">
      <w:startOverride w:val="1"/>
    </w:lvlOverride>
  </w:num>
  <w:num w:numId="32" w16cid:durableId="52900117">
    <w:abstractNumId w:val="10"/>
    <w:lvlOverride w:ilvl="0">
      <w:startOverride w:val="1"/>
    </w:lvlOverride>
  </w:num>
  <w:num w:numId="33" w16cid:durableId="1414661562">
    <w:abstractNumId w:val="0"/>
  </w:num>
  <w:num w:numId="34" w16cid:durableId="1207908518">
    <w:abstractNumId w:val="13"/>
  </w:num>
  <w:num w:numId="35" w16cid:durableId="1378243265">
    <w:abstractNumId w:val="27"/>
  </w:num>
  <w:num w:numId="36" w16cid:durableId="1570842875">
    <w:abstractNumId w:val="1"/>
  </w:num>
  <w:num w:numId="37" w16cid:durableId="16199189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8A0"/>
    <w:rsid w:val="000033BD"/>
    <w:rsid w:val="00082C62"/>
    <w:rsid w:val="000B231F"/>
    <w:rsid w:val="000D28A0"/>
    <w:rsid w:val="000E194B"/>
    <w:rsid w:val="000E32AA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704C9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85692"/>
    <w:rsid w:val="00797FA7"/>
    <w:rsid w:val="007B112B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27A4B"/>
    <w:rsid w:val="00D56B82"/>
    <w:rsid w:val="00DA2485"/>
    <w:rsid w:val="00DE29A8"/>
    <w:rsid w:val="00F03E33"/>
    <w:rsid w:val="00F15749"/>
    <w:rsid w:val="00F42A36"/>
    <w:rsid w:val="00F677F9"/>
    <w:rsid w:val="00F716F2"/>
    <w:rsid w:val="00FB75D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CBFCE3"/>
  <w15:docId w15:val="{2BC09E6F-30E9-48EE-A90D-55CFAD7C4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0E32A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1</Pages>
  <Words>171</Words>
  <Characters>879</Characters>
  <Application>Microsoft Office Word</Application>
  <DocSecurity>0</DocSecurity>
  <Lines>41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2021-09-21T11:33:00Z</dcterms:created>
  <dcterms:modified xsi:type="dcterms:W3CDTF">2025-11-12T14:59:00Z</dcterms:modified>
</cp:coreProperties>
</file>